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6"/>
        <w:tblpPr w:leftFromText="180" w:rightFromText="180" w:vertAnchor="page" w:horzAnchor="page" w:tblpX="1040" w:tblpY="1303"/>
        <w:tblW w:w="10620" w:type="dxa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030"/>
        <w:gridCol w:w="4590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00" w:hRule="exact"/>
        </w:trPr>
        <w:tc>
          <w:tcPr>
            <w:tcW w:w="6030" w:type="dxa"/>
          </w:tcPr>
          <w:sdt>
            <w:sdtPr>
              <w:rPr>
                <w:rFonts w:hint="default" w:ascii="Times New Roman" w:hAnsi="Times New Roman" w:cs="Times New Roman"/>
              </w:rPr>
              <w:alias w:val="Company"/>
              <w:id w:val="-619461729"/>
              <w:placeholder>
                <w:docPart w:val="7CE7F42E7E6B4125933C85730F1CE381"/>
              </w:placeholder>
              <w:showingPlcHdr/>
              <w15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Address"/>
              <w:id w:val="1345900947"/>
              <w:placeholder>
                <w:docPart w:val="0DC57B41DCA34D96B53B554789B49FDA"/>
              </w:placeholder>
              <w:showingPlcHdr/>
              <w15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City, State Zip"/>
              <w:id w:val="1067763561"/>
              <w:placeholder>
                <w:docPart w:val="8CC720D6E66A4D6AA21937923BECF7B4"/>
              </w:placeholder>
              <w:showingPlcHdr/>
              <w15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ZIP Code]</w:t>
                </w:r>
              </w:p>
            </w:sdtContent>
          </w:sdt>
        </w:tc>
        <w:tc>
          <w:tcPr>
            <w:tcW w:w="4590" w:type="dxa"/>
          </w:tcPr>
          <w:sdt>
            <w:sdtPr>
              <w:rPr>
                <w:rFonts w:hint="default" w:ascii="Times New Roman" w:hAnsi="Times New Roman" w:cs="Times New Roman"/>
              </w:rPr>
              <w:alias w:val="Company"/>
              <w:id w:val="-668714002"/>
              <w:placeholder>
                <w:docPart w:val="D27BCE1736DB459E9CF9C7116986D38B"/>
              </w:placeholder>
              <w:showingPlcHdr/>
              <w15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Address"/>
              <w:id w:val="1571920094"/>
              <w:placeholder>
                <w:docPart w:val="1BC2AE2D370E4133B03AD48C0801D745"/>
              </w:placeholder>
              <w:showingPlcHdr/>
              <w15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City, State Zip"/>
              <w:id w:val="-700857922"/>
              <w:placeholder>
                <w:docPart w:val="D7DB3F67DCD44EB6852DB3533A901ED5"/>
              </w:placeholder>
              <w:showingPlcHdr/>
              <w15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ZIP Code]</w:t>
                </w:r>
              </w:p>
            </w:sdtContent>
          </w:sdt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05" w:hRule="exact"/>
        </w:trPr>
        <w:tc>
          <w:tcPr>
            <w:tcW w:w="6030" w:type="dxa"/>
          </w:tcPr>
          <w:sdt>
            <w:sdtPr>
              <w:rPr>
                <w:rFonts w:hint="default" w:ascii="Times New Roman" w:hAnsi="Times New Roman" w:cs="Times New Roman"/>
              </w:rPr>
              <w:id w:val="-54706245"/>
              <w:placeholder>
                <w:docPart w:val="62CB930063BE4305BABD538675DC95F4"/>
              </w:placeholder>
              <w:temporary/>
              <w:showingPlcHdr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10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485009614"/>
              <w:placeholder>
                <w:docPart w:val="F221EC7747B44DDC871B7273D330DA61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Company]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2075770641"/>
              <w:placeholder>
                <w:docPart w:val="E30584F31F6B41068430CA38618833CC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1498885200"/>
              <w:placeholder>
                <w:docPart w:val="95564D4619454130B4723814E400846E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Postal Code]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1574198634"/>
              <w:placeholder>
                <w:docPart w:val="4F163FB0F68F47D29C608089E27A9564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[Country]</w:t>
                </w:r>
              </w:p>
            </w:sdtContent>
          </w:sdt>
        </w:tc>
        <w:tc>
          <w:tcPr>
            <w:tcW w:w="4590" w:type="dxa"/>
          </w:tcPr>
          <w:sdt>
            <w:sdtPr>
              <w:rPr>
                <w:rFonts w:hint="default" w:ascii="Times New Roman" w:hAnsi="Times New Roman" w:cs="Times New Roman"/>
              </w:rPr>
              <w:id w:val="-1600707397"/>
              <w:placeholder>
                <w:docPart w:val="EABB6B0A2A1B4E2DB5C85312A16A01E8"/>
              </w:placeholder>
              <w:temporary/>
              <w:showingPlcHdr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10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1712837633"/>
              <w:placeholder>
                <w:docPart w:val="4DF15A800A6B48D7839628C07FE2B317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Company]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2080123719"/>
              <w:placeholder>
                <w:docPart w:val="29F30055B6264E59B19E8A998D2CFE39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861780505"/>
              <w:placeholder>
                <w:docPart w:val="2BF44B922E5B4C9EA13FD26C0692A732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Postal Code]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1537739719"/>
              <w:placeholder>
                <w:docPart w:val="CEB6FFCBF0934F8BBB21B54B81DD1A64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[Country]</w:t>
                </w:r>
              </w:p>
            </w:sdtContent>
          </w:sdt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6" w:hRule="exact"/>
        </w:trPr>
        <w:tc>
          <w:tcPr>
            <w:tcW w:w="6030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590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00" w:hRule="exact"/>
        </w:trPr>
        <w:tc>
          <w:tcPr>
            <w:tcW w:w="6030" w:type="dxa"/>
          </w:tcPr>
          <w:sdt>
            <w:sdtPr>
              <w:rPr>
                <w:rFonts w:hint="default" w:ascii="Times New Roman" w:hAnsi="Times New Roman" w:cs="Times New Roman"/>
              </w:rPr>
              <w:alias w:val="Company"/>
              <w:id w:val="2099520666"/>
              <w:placeholder>
                <w:docPart w:val="A835765CE8444A7781840B858544DCE3"/>
              </w:placeholder>
              <w:showingPlcHdr/>
              <w15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Address"/>
              <w:id w:val="1852915872"/>
              <w:placeholder>
                <w:docPart w:val="F2302E2152774891A7739F79856606BE"/>
              </w:placeholder>
              <w:showingPlcHdr/>
              <w15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City, State Zip"/>
              <w:id w:val="-1744484035"/>
              <w:placeholder>
                <w:docPart w:val="798F3F92808C4330B541523DA509C46E"/>
              </w:placeholder>
              <w:showingPlcHdr/>
              <w15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ZIP Code]</w:t>
                </w:r>
              </w:p>
            </w:sdtContent>
          </w:sdt>
        </w:tc>
        <w:tc>
          <w:tcPr>
            <w:tcW w:w="4590" w:type="dxa"/>
          </w:tcPr>
          <w:sdt>
            <w:sdtPr>
              <w:rPr>
                <w:rFonts w:hint="default" w:ascii="Times New Roman" w:hAnsi="Times New Roman" w:cs="Times New Roman"/>
              </w:rPr>
              <w:alias w:val="Company"/>
              <w:id w:val="-1246024272"/>
              <w:placeholder>
                <w:docPart w:val="66404FB8FE414D04AC5AFD9F26FEE83A"/>
              </w:placeholder>
              <w:showingPlcHdr/>
              <w15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Address"/>
              <w:id w:val="-88701689"/>
              <w:placeholder>
                <w:docPart w:val="846D14D29706469CABD951D8E5CD0FA0"/>
              </w:placeholder>
              <w:showingPlcHdr/>
              <w15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City, State Zip"/>
              <w:id w:val="-1344392005"/>
              <w:placeholder>
                <w:docPart w:val="8B3F017B01A14F388E1A227049A44B93"/>
              </w:placeholder>
              <w:showingPlcHdr/>
              <w15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ZIP Code]</w:t>
                </w:r>
              </w:p>
            </w:sdtContent>
          </w:sdt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05" w:hRule="exact"/>
        </w:trPr>
        <w:tc>
          <w:tcPr>
            <w:tcW w:w="6030" w:type="dxa"/>
          </w:tcPr>
          <w:sdt>
            <w:sdtPr>
              <w:rPr>
                <w:rFonts w:hint="default" w:ascii="Times New Roman" w:hAnsi="Times New Roman" w:cs="Times New Roman"/>
              </w:rPr>
              <w:id w:val="2076785570"/>
              <w:placeholder>
                <w:docPart w:val="4A55DF1D0B39456DBB264C459BB0273E"/>
              </w:placeholder>
              <w:temporary/>
              <w:showingPlcHdr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10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41494735"/>
              <w:placeholder>
                <w:docPart w:val="923B1BA72E494807B44DAA5692412962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Company]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639194756"/>
              <w:placeholder>
                <w:docPart w:val="32EBFBC5216443E0AF257CC4D26169B2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1410035011"/>
              <w:placeholder>
                <w:docPart w:val="2893D34B389D46B48BA4170FF58A50B3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Postal Code]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27565881"/>
              <w:placeholder>
                <w:docPart w:val="23F3F0815C3544149CA52991A57DEE65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[Country]</w:t>
                </w:r>
              </w:p>
            </w:sdtContent>
          </w:sdt>
        </w:tc>
        <w:tc>
          <w:tcPr>
            <w:tcW w:w="4590" w:type="dxa"/>
          </w:tcPr>
          <w:sdt>
            <w:sdtPr>
              <w:rPr>
                <w:rFonts w:hint="default" w:ascii="Times New Roman" w:hAnsi="Times New Roman" w:cs="Times New Roman"/>
              </w:rPr>
              <w:id w:val="-1802217204"/>
              <w:placeholder>
                <w:docPart w:val="577B8BCD9C6A49B38B6DF61BC4A5FAFE"/>
              </w:placeholder>
              <w:temporary/>
              <w:showingPlcHdr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10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2040547338"/>
              <w:placeholder>
                <w:docPart w:val="B452159DB31649F993D8A28DBF739B5E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Company]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25095821"/>
              <w:placeholder>
                <w:docPart w:val="8856776675704D43ACD74B840921C75F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1500810865"/>
              <w:placeholder>
                <w:docPart w:val="ACE7F8DD7AAE4D1A8966C6C5C4E76438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Postal Code]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552456065"/>
              <w:placeholder>
                <w:docPart w:val="E603AD902A0A4A0B9750554F14FD9FA0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[Country]</w:t>
                </w:r>
              </w:p>
            </w:sdtContent>
          </w:sdt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6" w:hRule="exact"/>
        </w:trPr>
        <w:tc>
          <w:tcPr>
            <w:tcW w:w="6030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590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00" w:hRule="exact"/>
        </w:trPr>
        <w:tc>
          <w:tcPr>
            <w:tcW w:w="6030" w:type="dxa"/>
          </w:tcPr>
          <w:sdt>
            <w:sdtPr>
              <w:rPr>
                <w:rFonts w:hint="default" w:ascii="Times New Roman" w:hAnsi="Times New Roman" w:cs="Times New Roman"/>
              </w:rPr>
              <w:alias w:val="Company"/>
              <w:id w:val="-487944692"/>
              <w:placeholder>
                <w:docPart w:val="BFAC96371FB84E1780B00D94C58A0A3C"/>
              </w:placeholder>
              <w:showingPlcHdr/>
              <w15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Address"/>
              <w:id w:val="-736634309"/>
              <w:placeholder>
                <w:docPart w:val="566BA053A62048DDB5F503C860406325"/>
              </w:placeholder>
              <w:showingPlcHdr/>
              <w15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City, State Zip"/>
              <w:id w:val="1933249445"/>
              <w:placeholder>
                <w:docPart w:val="88DA1D6BD74F4F35A4BE70A73B4B27E8"/>
              </w:placeholder>
              <w:showingPlcHdr/>
              <w15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ZIP Code]</w:t>
                </w:r>
              </w:p>
            </w:sdtContent>
          </w:sdt>
        </w:tc>
        <w:tc>
          <w:tcPr>
            <w:tcW w:w="4590" w:type="dxa"/>
          </w:tcPr>
          <w:sdt>
            <w:sdtPr>
              <w:rPr>
                <w:rFonts w:hint="default" w:ascii="Times New Roman" w:hAnsi="Times New Roman" w:cs="Times New Roman"/>
              </w:rPr>
              <w:alias w:val="Company"/>
              <w:id w:val="1248927158"/>
              <w:placeholder>
                <w:docPart w:val="621137E7694A4BAC81F148DA7DEC43DF"/>
              </w:placeholder>
              <w:showingPlcHdr/>
              <w15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Address"/>
              <w:id w:val="228189527"/>
              <w:placeholder>
                <w:docPart w:val="275C87E6A2494B24B118326783AA24C6"/>
              </w:placeholder>
              <w:showingPlcHdr/>
              <w15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City, State Zip"/>
              <w:id w:val="-1228766195"/>
              <w:placeholder>
                <w:docPart w:val="11D78EFA7AD1472CAE7099A1A0D81D0A"/>
              </w:placeholder>
              <w:showingPlcHdr/>
              <w15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ZIP Code]</w:t>
                </w:r>
              </w:p>
            </w:sdtContent>
          </w:sdt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05" w:hRule="exact"/>
        </w:trPr>
        <w:tc>
          <w:tcPr>
            <w:tcW w:w="6030" w:type="dxa"/>
          </w:tcPr>
          <w:sdt>
            <w:sdtPr>
              <w:rPr>
                <w:rFonts w:hint="default" w:ascii="Times New Roman" w:hAnsi="Times New Roman" w:cs="Times New Roman"/>
              </w:rPr>
              <w:id w:val="-712807608"/>
              <w:placeholder>
                <w:docPart w:val="5FEE20FA1C5A4C8387AA9D6A2E3825FD"/>
              </w:placeholder>
              <w:temporary/>
              <w:showingPlcHdr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10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240727290"/>
              <w:placeholder>
                <w:docPart w:val="9A7FA9500F3A4A73A8FCFFA0CCF3EF5F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Company]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482673633"/>
              <w:placeholder>
                <w:docPart w:val="E679C8ED373648108BB11F55901DB96B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174546444"/>
              <w:placeholder>
                <w:docPart w:val="F1FFCC2F6CD94AA0ABA6F5B06172DB12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Postal Code]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932943837"/>
              <w:placeholder>
                <w:docPart w:val="BB39DD91270841C994E5FEF34B4A38EB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[Country]</w:t>
                </w:r>
              </w:p>
            </w:sdtContent>
          </w:sdt>
        </w:tc>
        <w:tc>
          <w:tcPr>
            <w:tcW w:w="4590" w:type="dxa"/>
          </w:tcPr>
          <w:sdt>
            <w:sdtPr>
              <w:rPr>
                <w:rFonts w:hint="default" w:ascii="Times New Roman" w:hAnsi="Times New Roman" w:cs="Times New Roman"/>
              </w:rPr>
              <w:id w:val="-809253215"/>
              <w:placeholder>
                <w:docPart w:val="372A3489B7B048C8824DDF54F8C88AEE"/>
              </w:placeholder>
              <w:temporary/>
              <w:showingPlcHdr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10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2124870169"/>
              <w:placeholder>
                <w:docPart w:val="31953495FAD24038A519373E63C2D475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Company]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435016759"/>
              <w:placeholder>
                <w:docPart w:val="2DAA9D21CCEB45D6BABDE296D3D271D7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1164698017"/>
              <w:placeholder>
                <w:docPart w:val="384414E396094405B0AF233C75B0CE8E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Postal Code]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2142174338"/>
              <w:placeholder>
                <w:docPart w:val="F6D6475354B849A88F8F82C61EC9CB3B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[Country]</w:t>
                </w:r>
              </w:p>
            </w:sdtContent>
          </w:sdt>
        </w:tc>
      </w:tr>
    </w:tbl>
    <w:p>
      <w:pPr>
        <w:rPr>
          <w:rFonts w:hint="default" w:ascii="Times New Roman" w:hAnsi="Times New Roman" w:cs="Times New Roman"/>
        </w:rPr>
      </w:pPr>
      <w:bookmarkStart w:id="0" w:name="_GoBack"/>
    </w:p>
    <w:bookmarkEnd w:id="0"/>
    <w:sectPr>
      <w:headerReference r:id="rId3" w:type="default"/>
      <w:pgSz w:w="12240" w:h="15840"/>
      <w:pgMar w:top="720" w:right="432" w:bottom="360" w:left="432" w:header="283" w:footer="227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Bradley Hand ITC">
    <w:panose1 w:val="03070402050302030203"/>
    <w:charset w:val="00"/>
    <w:family w:val="auto"/>
    <w:pitch w:val="default"/>
    <w:sig w:usb0="00000003" w:usb1="00000000" w:usb2="00000000" w:usb3="00000000" w:csb0="2000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posOffset>1861185</wp:posOffset>
              </wp:positionH>
              <wp:positionV relativeFrom="paragraph">
                <wp:posOffset>4027170</wp:posOffset>
              </wp:positionV>
              <wp:extent cx="9204960" cy="1703070"/>
              <wp:effectExtent l="0" t="1905" r="0" b="0"/>
              <wp:wrapNone/>
              <wp:docPr id="152" name="Rectangle 1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6200000">
                        <a:off x="0" y="0"/>
                        <a:ext cx="9204960" cy="170307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152" o:spid="_x0000_s1026" o:spt="1" style="position:absolute;left:0pt;margin-left:146.55pt;margin-top:317.1pt;height:134.1pt;width:724.8pt;mso-position-horizontal-relative:margin;rotation:-5898240f;z-index:251661312;v-text-anchor:middle;mso-width-relative:page;mso-height-relative:page;" filled="t" stroked="f" coordsize="21600,21600" o:gfxdata="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">
              <v:fill type="frame" on="t" focussize="0,0" recolor="t" rotate="t" r:id="rId1"/>
              <v:stroke on="f" weight="1pt" miterlimit="8" joinstyle="miter"/>
              <v:imagedata o:title=""/>
              <o:lock v:ext="edit" aspectratio="f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-1998345</wp:posOffset>
              </wp:positionH>
              <wp:positionV relativeFrom="paragraph">
                <wp:posOffset>4024630</wp:posOffset>
              </wp:positionV>
              <wp:extent cx="9204960" cy="1703070"/>
              <wp:effectExtent l="0" t="1905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6200000">
                        <a:off x="0" y="0"/>
                        <a:ext cx="9204960" cy="170307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1" o:spid="_x0000_s1026" o:spt="1" style="position:absolute;left:0pt;margin-left:-157.35pt;margin-top:316.9pt;height:134.1pt;width:724.8pt;rotation:-5898240f;z-index:251659264;v-text-anchor:middle;mso-width-relative:page;mso-height-relative:page;" filled="t" stroked="f" coordsize="21600,21600" o:gfxdata="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">
              <v:fill type="frame" on="t" focussize="0,0" recolor="t" rotate="t" r:id="rId1"/>
              <v:stroke on="f" weight="1pt" miterlimit="8" joinstyle="miter"/>
              <v:imagedata o:title=""/>
              <o:lock v:ext="edit" aspectratio="f"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removePersonalInformation/>
  <w:doNotDisplayPageBoundaries w:val="1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3E1C"/>
    <w:rsid w:val="000B727D"/>
    <w:rsid w:val="00127EB5"/>
    <w:rsid w:val="00174ADD"/>
    <w:rsid w:val="002470FA"/>
    <w:rsid w:val="0025438D"/>
    <w:rsid w:val="0027597D"/>
    <w:rsid w:val="00370BEB"/>
    <w:rsid w:val="004C7A7C"/>
    <w:rsid w:val="00526AE6"/>
    <w:rsid w:val="0059301D"/>
    <w:rsid w:val="005E4CD4"/>
    <w:rsid w:val="00794BAA"/>
    <w:rsid w:val="007972F0"/>
    <w:rsid w:val="0081091A"/>
    <w:rsid w:val="00927AD8"/>
    <w:rsid w:val="009413BC"/>
    <w:rsid w:val="00A200BD"/>
    <w:rsid w:val="00A644E9"/>
    <w:rsid w:val="00A73E1C"/>
    <w:rsid w:val="00B561B3"/>
    <w:rsid w:val="00C61448"/>
    <w:rsid w:val="00C80D44"/>
    <w:rsid w:val="00C90AFC"/>
    <w:rsid w:val="00CB6FAD"/>
    <w:rsid w:val="00D76716"/>
    <w:rsid w:val="00DF5DF4"/>
    <w:rsid w:val="00E76743"/>
    <w:rsid w:val="00EA6F21"/>
    <w:rsid w:val="00F361F9"/>
    <w:rsid w:val="00F40EAA"/>
    <w:rsid w:val="6E4231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9" w:name="heading 1"/>
    <w:lsdException w:unhideWhenUsed="0" w:uiPriority="9" w:name="heading 2"/>
    <w:lsdException w:qFormat="1" w:unhideWhenUsed="0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nhideWhenUsed="0" w:uiPriority="99" w:name="header"/>
    <w:lsdException w:unhideWhenUsed="0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iPriority="1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iPriority="11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iPriority="22" w:name="Strong"/>
    <w:lsdException w:qFormat="1" w:uiPriority="2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20"/>
      <w:contextualSpacing/>
    </w:pPr>
    <w:rPr>
      <w:rFonts w:asciiTheme="minorHAnsi" w:hAnsiTheme="minorHAnsi" w:eastAsiaTheme="minorHAnsi" w:cstheme="minorBidi"/>
      <w:color w:val="auto"/>
      <w:kern w:val="2"/>
      <w:sz w:val="22"/>
      <w:szCs w:val="22"/>
      <w:lang w:val="en-US" w:eastAsia="ja-JP" w:bidi="ar-SA"/>
      <w14:ligatures w14:val="standard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uiPriority w:val="99"/>
    <w:pPr>
      <w:spacing w:after="0"/>
    </w:pPr>
    <w:rPr>
      <w:rFonts w:ascii="Segoe UI" w:hAnsi="Segoe UI" w:cs="Segoe UI"/>
      <w:sz w:val="18"/>
    </w:rPr>
  </w:style>
  <w:style w:type="paragraph" w:styleId="3">
    <w:name w:val="footer"/>
    <w:basedOn w:val="1"/>
    <w:link w:val="13"/>
    <w:semiHidden/>
    <w:uiPriority w:val="99"/>
    <w:pPr>
      <w:tabs>
        <w:tab w:val="center" w:pos="4513"/>
        <w:tab w:val="right" w:pos="9026"/>
      </w:tabs>
      <w:spacing w:after="0"/>
    </w:pPr>
  </w:style>
  <w:style w:type="paragraph" w:styleId="4">
    <w:name w:val="header"/>
    <w:basedOn w:val="1"/>
    <w:link w:val="12"/>
    <w:semiHidden/>
    <w:uiPriority w:val="99"/>
    <w:pPr>
      <w:tabs>
        <w:tab w:val="center" w:pos="4513"/>
        <w:tab w:val="right" w:pos="9026"/>
      </w:tabs>
      <w:spacing w:after="0"/>
    </w:pPr>
  </w:style>
  <w:style w:type="table" w:styleId="7">
    <w:name w:val="Table Grid"/>
    <w:basedOn w:val="6"/>
    <w:uiPriority w:val="39"/>
    <w:pPr>
      <w:spacing w:after="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Placeholder Text"/>
    <w:basedOn w:val="5"/>
    <w:semiHidden/>
    <w:uiPriority w:val="99"/>
    <w:rPr>
      <w:color w:val="808080"/>
    </w:rPr>
  </w:style>
  <w:style w:type="paragraph" w:customStyle="1" w:styleId="9">
    <w:name w:val="Return Address"/>
    <w:basedOn w:val="1"/>
    <w:qFormat/>
    <w:uiPriority w:val="1"/>
    <w:rPr>
      <w:sz w:val="19"/>
    </w:rPr>
  </w:style>
  <w:style w:type="paragraph" w:customStyle="1" w:styleId="10">
    <w:name w:val="Name"/>
    <w:basedOn w:val="1"/>
    <w:qFormat/>
    <w:uiPriority w:val="1"/>
    <w:pPr>
      <w:spacing w:line="216" w:lineRule="auto"/>
    </w:pPr>
    <w:rPr>
      <w:rFonts w:asciiTheme="majorHAnsi" w:hAnsiTheme="majorHAnsi" w:eastAsiaTheme="majorEastAsia" w:cstheme="majorBidi"/>
      <w:b/>
      <w:color w:val="594F2D" w:themeColor="accent3"/>
      <w:sz w:val="36"/>
      <w14:textFill>
        <w14:solidFill>
          <w14:schemeClr w14:val="accent3"/>
        </w14:solidFill>
      </w14:textFill>
    </w:rPr>
  </w:style>
  <w:style w:type="character" w:customStyle="1" w:styleId="11">
    <w:name w:val="Balloon Text Char"/>
    <w:basedOn w:val="5"/>
    <w:link w:val="2"/>
    <w:semiHidden/>
    <w:uiPriority w:val="99"/>
    <w:rPr>
      <w:rFonts w:ascii="Segoe UI" w:hAnsi="Segoe UI" w:cs="Segoe UI"/>
      <w:sz w:val="18"/>
    </w:rPr>
  </w:style>
  <w:style w:type="character" w:customStyle="1" w:styleId="12">
    <w:name w:val="Header Char"/>
    <w:basedOn w:val="5"/>
    <w:link w:val="4"/>
    <w:semiHidden/>
    <w:uiPriority w:val="99"/>
  </w:style>
  <w:style w:type="character" w:customStyle="1" w:styleId="13">
    <w:name w:val="Footer Char"/>
    <w:basedOn w:val="5"/>
    <w:link w:val="3"/>
    <w:semiHidden/>
    <w:uiPriority w:val="99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5.xml"/><Relationship Id="rId8" Type="http://schemas.openxmlformats.org/officeDocument/2006/relationships/customXml" Target="../customXml/item4.xml"/><Relationship Id="rId7" Type="http://schemas.openxmlformats.org/officeDocument/2006/relationships/customXml" Target="../customXml/item3.xml"/><Relationship Id="rId6" Type="http://schemas.openxmlformats.org/officeDocument/2006/relationships/customXml" Target="../customXml/item2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glossaryDocument" Target="glossary/document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Vine%20labels%20(6%20per%20page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7CE7F42E7E6B4125933C85730F1CE381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DCBDD50-9495-4A3B-883A-16E534D88AC5}"/>
      </w:docPartPr>
      <w:docPartBody>
        <w:p>
          <w:pPr>
            <w:pStyle w:val="4"/>
          </w:pPr>
          <w:r>
            <w:t>[Company Name]</w:t>
          </w:r>
        </w:p>
      </w:docPartBody>
    </w:docPart>
    <w:docPart>
      <w:docPartPr>
        <w:name w:val="0DC57B41DCA34D96B53B554789B49FD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F3C105B-EE2B-448E-9D6A-B47882E78B5B}"/>
      </w:docPartPr>
      <w:docPartBody>
        <w:p>
          <w:pPr>
            <w:pStyle w:val="5"/>
          </w:pPr>
          <w:r>
            <w:t>[Company Address]</w:t>
          </w:r>
        </w:p>
      </w:docPartBody>
    </w:docPart>
    <w:docPart>
      <w:docPartPr>
        <w:name w:val="8CC720D6E66A4D6AA21937923BECF7B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0108EC45-22A4-4B51-B686-4DD9EC5EBEF1}"/>
      </w:docPartPr>
      <w:docPartBody>
        <w:p>
          <w:pPr>
            <w:pStyle w:val="6"/>
          </w:pPr>
          <w:r>
            <w:t>[City, ST  ZIP Code]</w:t>
          </w:r>
        </w:p>
      </w:docPartBody>
    </w:docPart>
    <w:docPart>
      <w:docPartPr>
        <w:name w:val="D27BCE1736DB459E9CF9C7116986D38B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40996C0-7449-4A97-AB6B-52A0E790E200}"/>
      </w:docPartPr>
      <w:docPartBody>
        <w:p>
          <w:pPr>
            <w:pStyle w:val="7"/>
          </w:pPr>
          <w:r>
            <w:t>[Company Name]</w:t>
          </w:r>
        </w:p>
      </w:docPartBody>
    </w:docPart>
    <w:docPart>
      <w:docPartPr>
        <w:name w:val="1BC2AE2D370E4133B03AD48C0801D74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DC550B4-DC99-4380-8932-31030D23C538}"/>
      </w:docPartPr>
      <w:docPartBody>
        <w:p>
          <w:pPr>
            <w:pStyle w:val="8"/>
          </w:pPr>
          <w:r>
            <w:t>[Company Address]</w:t>
          </w:r>
        </w:p>
      </w:docPartBody>
    </w:docPart>
    <w:docPart>
      <w:docPartPr>
        <w:name w:val="D7DB3F67DCD44EB6852DB3533A901ED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027E2E84-A938-45F8-A97D-0D24FFA83F20}"/>
      </w:docPartPr>
      <w:docPartBody>
        <w:p>
          <w:pPr>
            <w:pStyle w:val="9"/>
          </w:pPr>
          <w:r>
            <w:t>[City, ST  ZIP Code]</w:t>
          </w:r>
        </w:p>
      </w:docPartBody>
    </w:docPart>
    <w:docPart>
      <w:docPartPr>
        <w:name w:val="62CB930063BE4305BABD538675DC95F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1CC0AC1-79F5-4FBE-8527-6D191A61AC9E}"/>
      </w:docPartPr>
      <w:docPartBody>
        <w:p>
          <w:pPr>
            <w:pStyle w:val="10"/>
          </w:pPr>
          <w:r>
            <w:t>[Recipient Name]</w:t>
          </w:r>
        </w:p>
      </w:docPartBody>
    </w:docPart>
    <w:docPart>
      <w:docPartPr>
        <w:name w:val="F221EC7747B44DDC871B7273D330DA61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DC63831-901B-4197-AE25-8317CF246177}"/>
      </w:docPartPr>
      <w:docPartBody>
        <w:p>
          <w:pPr>
            <w:pStyle w:val="11"/>
          </w:pPr>
          <w:r>
            <w:t>[Recipient Company]</w:t>
          </w:r>
        </w:p>
      </w:docPartBody>
    </w:docPart>
    <w:docPart>
      <w:docPartPr>
        <w:name w:val="E30584F31F6B41068430CA38618833C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95B7B4C-6680-49E4-89B8-F7780A839BA8}"/>
      </w:docPartPr>
      <w:docPartBody>
        <w:p>
          <w:pPr>
            <w:pStyle w:val="12"/>
          </w:pPr>
          <w:r>
            <w:t>[Address]</w:t>
          </w:r>
        </w:p>
      </w:docPartBody>
    </w:docPart>
    <w:docPart>
      <w:docPartPr>
        <w:name w:val="95564D4619454130B4723814E400846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D9B66FA-6645-48B6-8404-980AC0A26FB6}"/>
      </w:docPartPr>
      <w:docPartBody>
        <w:p>
          <w:pPr>
            <w:pStyle w:val="13"/>
          </w:pPr>
          <w:r>
            <w:t>[City, ST  Postal Code]</w:t>
          </w:r>
        </w:p>
      </w:docPartBody>
    </w:docPart>
    <w:docPart>
      <w:docPartPr>
        <w:name w:val="4F163FB0F68F47D29C608089E27A956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54E7DA2-263C-4416-83D3-0B24CBBF8F48}"/>
      </w:docPartPr>
      <w:docPartBody>
        <w:p>
          <w:pPr>
            <w:pStyle w:val="14"/>
          </w:pPr>
          <w:r>
            <w:t>[Country]</w:t>
          </w:r>
        </w:p>
      </w:docPartBody>
    </w:docPart>
    <w:docPart>
      <w:docPartPr>
        <w:name w:val="EABB6B0A2A1B4E2DB5C85312A16A01E8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8F95E7D-3C0D-4745-9A61-DE5C90D97B81}"/>
      </w:docPartPr>
      <w:docPartBody>
        <w:p>
          <w:pPr>
            <w:pStyle w:val="15"/>
          </w:pPr>
          <w:r>
            <w:t>[Recipient Name]</w:t>
          </w:r>
        </w:p>
      </w:docPartBody>
    </w:docPart>
    <w:docPart>
      <w:docPartPr>
        <w:name w:val="4DF15A800A6B48D7839628C07FE2B317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08FB225-7282-42C3-B10D-4B21BC04ACF7}"/>
      </w:docPartPr>
      <w:docPartBody>
        <w:p>
          <w:pPr>
            <w:pStyle w:val="16"/>
          </w:pPr>
          <w:r>
            <w:t>[Recipient Company]</w:t>
          </w:r>
        </w:p>
      </w:docPartBody>
    </w:docPart>
    <w:docPart>
      <w:docPartPr>
        <w:name w:val="29F30055B6264E59B19E8A998D2CFE39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A6AE732-39E0-473F-9DD6-3AA486B80DF4}"/>
      </w:docPartPr>
      <w:docPartBody>
        <w:p>
          <w:pPr>
            <w:pStyle w:val="17"/>
          </w:pPr>
          <w:r>
            <w:t>[Address]</w:t>
          </w:r>
        </w:p>
      </w:docPartBody>
    </w:docPart>
    <w:docPart>
      <w:docPartPr>
        <w:name w:val="2BF44B922E5B4C9EA13FD26C0692A73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6F8D85D-EE9C-4B19-9B8E-3983695A3F98}"/>
      </w:docPartPr>
      <w:docPartBody>
        <w:p>
          <w:pPr>
            <w:pStyle w:val="18"/>
          </w:pPr>
          <w:r>
            <w:t>[City, ST  Postal Code]</w:t>
          </w:r>
        </w:p>
      </w:docPartBody>
    </w:docPart>
    <w:docPart>
      <w:docPartPr>
        <w:name w:val="CEB6FFCBF0934F8BBB21B54B81DD1A6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657D5EB-2B2F-4AD4-9616-1E4C7593CA3D}"/>
      </w:docPartPr>
      <w:docPartBody>
        <w:p>
          <w:pPr>
            <w:pStyle w:val="19"/>
          </w:pPr>
          <w:r>
            <w:t>[Country]</w:t>
          </w:r>
        </w:p>
      </w:docPartBody>
    </w:docPart>
    <w:docPart>
      <w:docPartPr>
        <w:name w:val="A835765CE8444A7781840B858544DCE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0775DA99-EFFF-4A16-BF3D-3A4A6E594A78}"/>
      </w:docPartPr>
      <w:docPartBody>
        <w:p>
          <w:pPr>
            <w:pStyle w:val="20"/>
          </w:pPr>
          <w:r>
            <w:t>[Company Name]</w:t>
          </w:r>
        </w:p>
      </w:docPartBody>
    </w:docPart>
    <w:docPart>
      <w:docPartPr>
        <w:name w:val="F2302E2152774891A7739F79856606B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5B50C47-3B6C-48B8-B0BA-8C6770E09A7B}"/>
      </w:docPartPr>
      <w:docPartBody>
        <w:p>
          <w:pPr>
            <w:pStyle w:val="21"/>
          </w:pPr>
          <w:r>
            <w:t>[Company Address]</w:t>
          </w:r>
        </w:p>
      </w:docPartBody>
    </w:docPart>
    <w:docPart>
      <w:docPartPr>
        <w:name w:val="798F3F92808C4330B541523DA509C46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A7091BD-D42D-40D9-A93D-A05A60E43792}"/>
      </w:docPartPr>
      <w:docPartBody>
        <w:p>
          <w:pPr>
            <w:pStyle w:val="22"/>
          </w:pPr>
          <w:r>
            <w:t>[City, ST  ZIP Code]</w:t>
          </w:r>
        </w:p>
      </w:docPartBody>
    </w:docPart>
    <w:docPart>
      <w:docPartPr>
        <w:name w:val="66404FB8FE414D04AC5AFD9F26FEE83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8BB3289-31B6-46F5-927A-889424ACAA8C}"/>
      </w:docPartPr>
      <w:docPartBody>
        <w:p>
          <w:pPr>
            <w:pStyle w:val="23"/>
          </w:pPr>
          <w:r>
            <w:t>[Company Name]</w:t>
          </w:r>
        </w:p>
      </w:docPartBody>
    </w:docPart>
    <w:docPart>
      <w:docPartPr>
        <w:name w:val="846D14D29706469CABD951D8E5CD0FA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239A607-BE31-4BD1-B9E0-6955CD7E6B6D}"/>
      </w:docPartPr>
      <w:docPartBody>
        <w:p>
          <w:pPr>
            <w:pStyle w:val="24"/>
          </w:pPr>
          <w:r>
            <w:t>[Company Address]</w:t>
          </w:r>
        </w:p>
      </w:docPartBody>
    </w:docPart>
    <w:docPart>
      <w:docPartPr>
        <w:name w:val="8B3F017B01A14F388E1A227049A44B9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23F0937-D6BA-4DED-A2DD-2588B4246484}"/>
      </w:docPartPr>
      <w:docPartBody>
        <w:p>
          <w:pPr>
            <w:pStyle w:val="25"/>
          </w:pPr>
          <w:r>
            <w:t>[City, ST  ZIP Code]</w:t>
          </w:r>
        </w:p>
      </w:docPartBody>
    </w:docPart>
    <w:docPart>
      <w:docPartPr>
        <w:name w:val="4A55DF1D0B39456DBB264C459BB0273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73870E0-5DF3-4E76-BD77-AA8F00A0C879}"/>
      </w:docPartPr>
      <w:docPartBody>
        <w:p>
          <w:pPr>
            <w:pStyle w:val="26"/>
          </w:pPr>
          <w:r>
            <w:t>[Recipient Name]</w:t>
          </w:r>
        </w:p>
      </w:docPartBody>
    </w:docPart>
    <w:docPart>
      <w:docPartPr>
        <w:name w:val="923B1BA72E494807B44DAA569241296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E9B0919-F30D-4828-A4AD-39B050CD6F13}"/>
      </w:docPartPr>
      <w:docPartBody>
        <w:p>
          <w:pPr>
            <w:pStyle w:val="27"/>
          </w:pPr>
          <w:r>
            <w:t>[Recipient Company]</w:t>
          </w:r>
        </w:p>
      </w:docPartBody>
    </w:docPart>
    <w:docPart>
      <w:docPartPr>
        <w:name w:val="32EBFBC5216443E0AF257CC4D26169B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6DBA6A9-F161-4D16-9A18-CE83E833870F}"/>
      </w:docPartPr>
      <w:docPartBody>
        <w:p>
          <w:pPr>
            <w:pStyle w:val="28"/>
          </w:pPr>
          <w:r>
            <w:t>[Address]</w:t>
          </w:r>
        </w:p>
      </w:docPartBody>
    </w:docPart>
    <w:docPart>
      <w:docPartPr>
        <w:name w:val="2893D34B389D46B48BA4170FF58A50B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846EFC8-9A4D-4145-8AE7-62B56FDC7A3F}"/>
      </w:docPartPr>
      <w:docPartBody>
        <w:p>
          <w:pPr>
            <w:pStyle w:val="29"/>
          </w:pPr>
          <w:r>
            <w:t>[City, ST  Postal Code]</w:t>
          </w:r>
        </w:p>
      </w:docPartBody>
    </w:docPart>
    <w:docPart>
      <w:docPartPr>
        <w:name w:val="23F3F0815C3544149CA52991A57DEE6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BE9C29D-9028-4995-B7AE-FBC0B491B7E0}"/>
      </w:docPartPr>
      <w:docPartBody>
        <w:p>
          <w:pPr>
            <w:pStyle w:val="30"/>
          </w:pPr>
          <w:r>
            <w:t>[Country]</w:t>
          </w:r>
        </w:p>
      </w:docPartBody>
    </w:docPart>
    <w:docPart>
      <w:docPartPr>
        <w:name w:val="577B8BCD9C6A49B38B6DF61BC4A5FAF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F02DE18-3E2B-4363-9DB8-82B80AB7EF58}"/>
      </w:docPartPr>
      <w:docPartBody>
        <w:p>
          <w:pPr>
            <w:pStyle w:val="31"/>
          </w:pPr>
          <w:r>
            <w:t>[Recipient Name]</w:t>
          </w:r>
        </w:p>
      </w:docPartBody>
    </w:docPart>
    <w:docPart>
      <w:docPartPr>
        <w:name w:val="B452159DB31649F993D8A28DBF739B5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1B627C6-32C2-46F3-8608-369812C84E55}"/>
      </w:docPartPr>
      <w:docPartBody>
        <w:p>
          <w:pPr>
            <w:pStyle w:val="32"/>
          </w:pPr>
          <w:r>
            <w:t>[Recipient Company]</w:t>
          </w:r>
        </w:p>
      </w:docPartBody>
    </w:docPart>
    <w:docPart>
      <w:docPartPr>
        <w:name w:val="8856776675704D43ACD74B840921C75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09B4062-D1EB-4C41-BBCC-76A41B32479A}"/>
      </w:docPartPr>
      <w:docPartBody>
        <w:p>
          <w:pPr>
            <w:pStyle w:val="33"/>
          </w:pPr>
          <w:r>
            <w:t>[Address]</w:t>
          </w:r>
        </w:p>
      </w:docPartBody>
    </w:docPart>
    <w:docPart>
      <w:docPartPr>
        <w:name w:val="ACE7F8DD7AAE4D1A8966C6C5C4E76438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E30F78D-6C7A-409D-A8F6-B48FBBBDE043}"/>
      </w:docPartPr>
      <w:docPartBody>
        <w:p>
          <w:pPr>
            <w:pStyle w:val="34"/>
          </w:pPr>
          <w:r>
            <w:t>[City, ST  Postal Code]</w:t>
          </w:r>
        </w:p>
      </w:docPartBody>
    </w:docPart>
    <w:docPart>
      <w:docPartPr>
        <w:name w:val="E603AD902A0A4A0B9750554F14FD9FA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0D4B32D1-4AF7-4FA8-AE46-FF3BF6AEC7E9}"/>
      </w:docPartPr>
      <w:docPartBody>
        <w:p>
          <w:pPr>
            <w:pStyle w:val="35"/>
          </w:pPr>
          <w:r>
            <w:t>[Country]</w:t>
          </w:r>
        </w:p>
      </w:docPartBody>
    </w:docPart>
    <w:docPart>
      <w:docPartPr>
        <w:name w:val="BFAC96371FB84E1780B00D94C58A0A3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887B2EF-26D9-4BF9-ADA5-49BC2F5C41F0}"/>
      </w:docPartPr>
      <w:docPartBody>
        <w:p>
          <w:pPr>
            <w:pStyle w:val="36"/>
          </w:pPr>
          <w:r>
            <w:t>[Company Name]</w:t>
          </w:r>
        </w:p>
      </w:docPartBody>
    </w:docPart>
    <w:docPart>
      <w:docPartPr>
        <w:name w:val="566BA053A62048DDB5F503C86040632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B3931EF-22BE-4CC5-B437-DC74D2D4342C}"/>
      </w:docPartPr>
      <w:docPartBody>
        <w:p>
          <w:pPr>
            <w:pStyle w:val="37"/>
          </w:pPr>
          <w:r>
            <w:t>[Company Address]</w:t>
          </w:r>
        </w:p>
      </w:docPartBody>
    </w:docPart>
    <w:docPart>
      <w:docPartPr>
        <w:name w:val="88DA1D6BD74F4F35A4BE70A73B4B27E8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D001066-B7EF-4099-B0CC-12D3915372E8}"/>
      </w:docPartPr>
      <w:docPartBody>
        <w:p>
          <w:pPr>
            <w:pStyle w:val="38"/>
          </w:pPr>
          <w:r>
            <w:t>[City, ST  ZIP Code]</w:t>
          </w:r>
        </w:p>
      </w:docPartBody>
    </w:docPart>
    <w:docPart>
      <w:docPartPr>
        <w:name w:val="621137E7694A4BAC81F148DA7DEC43D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1E0468C-26EE-4933-A308-009B75FA1735}"/>
      </w:docPartPr>
      <w:docPartBody>
        <w:p>
          <w:pPr>
            <w:pStyle w:val="39"/>
          </w:pPr>
          <w:r>
            <w:t>[Company Name]</w:t>
          </w:r>
        </w:p>
      </w:docPartBody>
    </w:docPart>
    <w:docPart>
      <w:docPartPr>
        <w:name w:val="275C87E6A2494B24B118326783AA24C6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89B8BE6-943B-46F5-9CE1-5287F1203F90}"/>
      </w:docPartPr>
      <w:docPartBody>
        <w:p>
          <w:pPr>
            <w:pStyle w:val="40"/>
          </w:pPr>
          <w:r>
            <w:t>[Company Address]</w:t>
          </w:r>
        </w:p>
      </w:docPartBody>
    </w:docPart>
    <w:docPart>
      <w:docPartPr>
        <w:name w:val="11D78EFA7AD1472CAE7099A1A0D81D0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8D510DA-AD0F-4755-908C-9B3B52B6C3E7}"/>
      </w:docPartPr>
      <w:docPartBody>
        <w:p>
          <w:pPr>
            <w:pStyle w:val="41"/>
          </w:pPr>
          <w:r>
            <w:t>[City, ST  ZIP Code]</w:t>
          </w:r>
        </w:p>
      </w:docPartBody>
    </w:docPart>
    <w:docPart>
      <w:docPartPr>
        <w:name w:val="5FEE20FA1C5A4C8387AA9D6A2E3825FD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E02B56E-0455-448D-9630-74F931D65B70}"/>
      </w:docPartPr>
      <w:docPartBody>
        <w:p>
          <w:pPr>
            <w:pStyle w:val="42"/>
          </w:pPr>
          <w:r>
            <w:t>[Recipient Name]</w:t>
          </w:r>
        </w:p>
      </w:docPartBody>
    </w:docPart>
    <w:docPart>
      <w:docPartPr>
        <w:name w:val="9A7FA9500F3A4A73A8FCFFA0CCF3EF5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0DF7ED38-E587-4A3C-A989-5F784B7C4FA4}"/>
      </w:docPartPr>
      <w:docPartBody>
        <w:p>
          <w:pPr>
            <w:pStyle w:val="43"/>
          </w:pPr>
          <w:r>
            <w:t>[Recipient Company]</w:t>
          </w:r>
        </w:p>
      </w:docPartBody>
    </w:docPart>
    <w:docPart>
      <w:docPartPr>
        <w:name w:val="E679C8ED373648108BB11F55901DB96B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1F2EAF6-0B31-467C-B152-BB9BEC474BD3}"/>
      </w:docPartPr>
      <w:docPartBody>
        <w:p>
          <w:pPr>
            <w:pStyle w:val="44"/>
          </w:pPr>
          <w:r>
            <w:t>[Address]</w:t>
          </w:r>
        </w:p>
      </w:docPartBody>
    </w:docPart>
    <w:docPart>
      <w:docPartPr>
        <w:name w:val="F1FFCC2F6CD94AA0ABA6F5B06172DB1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AFEE5BE-A985-41A7-93FB-5854C309F0DE}"/>
      </w:docPartPr>
      <w:docPartBody>
        <w:p>
          <w:pPr>
            <w:pStyle w:val="45"/>
          </w:pPr>
          <w:r>
            <w:t>[City, ST  Postal Code]</w:t>
          </w:r>
        </w:p>
      </w:docPartBody>
    </w:docPart>
    <w:docPart>
      <w:docPartPr>
        <w:name w:val="BB39DD91270841C994E5FEF34B4A38EB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503ACD7-3849-4735-B1C9-047F99030721}"/>
      </w:docPartPr>
      <w:docPartBody>
        <w:p>
          <w:pPr>
            <w:pStyle w:val="46"/>
          </w:pPr>
          <w:r>
            <w:t>[Country]</w:t>
          </w:r>
        </w:p>
      </w:docPartBody>
    </w:docPart>
    <w:docPart>
      <w:docPartPr>
        <w:name w:val="372A3489B7B048C8824DDF54F8C88AE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C32D765-F1ED-4B30-9603-BC534E5348C9}"/>
      </w:docPartPr>
      <w:docPartBody>
        <w:p>
          <w:pPr>
            <w:pStyle w:val="47"/>
          </w:pPr>
          <w:r>
            <w:t>[Recipient Name]</w:t>
          </w:r>
        </w:p>
      </w:docPartBody>
    </w:docPart>
    <w:docPart>
      <w:docPartPr>
        <w:name w:val="31953495FAD24038A519373E63C2D47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FCB8DC0-D500-424B-A9C5-16F76BF6ACCF}"/>
      </w:docPartPr>
      <w:docPartBody>
        <w:p>
          <w:pPr>
            <w:pStyle w:val="48"/>
          </w:pPr>
          <w:r>
            <w:t>[Recipient Company]</w:t>
          </w:r>
        </w:p>
      </w:docPartBody>
    </w:docPart>
    <w:docPart>
      <w:docPartPr>
        <w:name w:val="2DAA9D21CCEB45D6BABDE296D3D271D7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6018AD8-74BA-470A-855F-4B3EB7278523}"/>
      </w:docPartPr>
      <w:docPartBody>
        <w:p>
          <w:pPr>
            <w:pStyle w:val="49"/>
          </w:pPr>
          <w:r>
            <w:t>[Address]</w:t>
          </w:r>
        </w:p>
      </w:docPartBody>
    </w:docPart>
    <w:docPart>
      <w:docPartPr>
        <w:name w:val="384414E396094405B0AF233C75B0CE8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78EC22B-EC60-4A09-9FC6-64AC1545F6C8}"/>
      </w:docPartPr>
      <w:docPartBody>
        <w:p>
          <w:pPr>
            <w:pStyle w:val="50"/>
          </w:pPr>
          <w:r>
            <w:t>[City, ST  Postal Code]</w:t>
          </w:r>
        </w:p>
      </w:docPartBody>
    </w:docPart>
    <w:docPart>
      <w:docPartPr>
        <w:name w:val="F6D6475354B849A88F8F82C61EC9CB3B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88704CA-7292-4F7E-A250-260D58C8B167}"/>
      </w:docPartPr>
      <w:docPartBody>
        <w:p>
          <w:pPr>
            <w:pStyle w:val="51"/>
          </w:pPr>
          <w:r>
            <w:t>[Country]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14E9"/>
    <w:rsid w:val="005414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7CE7F42E7E6B4125933C85730F1CE381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0DC57B41DCA34D96B53B554789B49FD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8CC720D6E66A4D6AA21937923BECF7B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7">
    <w:name w:val="D27BCE1736DB459E9CF9C7116986D38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8">
    <w:name w:val="1BC2AE2D370E4133B03AD48C0801D74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9">
    <w:name w:val="D7DB3F67DCD44EB6852DB3533A901ED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0">
    <w:name w:val="62CB930063BE4305BABD538675DC95F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1">
    <w:name w:val="F221EC7747B44DDC871B7273D330DA61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2">
    <w:name w:val="E30584F31F6B41068430CA38618833CC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3">
    <w:name w:val="95564D4619454130B4723814E400846E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4">
    <w:name w:val="4F163FB0F68F47D29C608089E27A956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5">
    <w:name w:val="EABB6B0A2A1B4E2DB5C85312A16A01E8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6">
    <w:name w:val="4DF15A800A6B48D7839628C07FE2B317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7">
    <w:name w:val="29F30055B6264E59B19E8A998D2CFE3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8">
    <w:name w:val="2BF44B922E5B4C9EA13FD26C0692A732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9">
    <w:name w:val="CEB6FFCBF0934F8BBB21B54B81DD1A6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0">
    <w:name w:val="A835765CE8444A7781840B858544DCE3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1">
    <w:name w:val="F2302E2152774891A7739F79856606BE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2">
    <w:name w:val="798F3F92808C4330B541523DA509C46E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3">
    <w:name w:val="66404FB8FE414D04AC5AFD9F26FEE83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4">
    <w:name w:val="846D14D29706469CABD951D8E5CD0FA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5">
    <w:name w:val="8B3F017B01A14F388E1A227049A44B93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6">
    <w:name w:val="4A55DF1D0B39456DBB264C459BB0273E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7">
    <w:name w:val="923B1BA72E494807B44DAA5692412962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8">
    <w:name w:val="32EBFBC5216443E0AF257CC4D26169B2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9">
    <w:name w:val="2893D34B389D46B48BA4170FF58A50B3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0">
    <w:name w:val="23F3F0815C3544149CA52991A57DEE6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1">
    <w:name w:val="577B8BCD9C6A49B38B6DF61BC4A5FAFE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2">
    <w:name w:val="B452159DB31649F993D8A28DBF739B5E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3">
    <w:name w:val="8856776675704D43ACD74B840921C75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4">
    <w:name w:val="ACE7F8DD7AAE4D1A8966C6C5C4E76438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5">
    <w:name w:val="E603AD902A0A4A0B9750554F14FD9FA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6">
    <w:name w:val="BFAC96371FB84E1780B00D94C58A0A3C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7">
    <w:name w:val="566BA053A62048DDB5F503C860406325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8">
    <w:name w:val="88DA1D6BD74F4F35A4BE70A73B4B27E8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9">
    <w:name w:val="621137E7694A4BAC81F148DA7DEC43D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0">
    <w:name w:val="275C87E6A2494B24B118326783AA24C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1">
    <w:name w:val="11D78EFA7AD1472CAE7099A1A0D81D0A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2">
    <w:name w:val="5FEE20FA1C5A4C8387AA9D6A2E3825FD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3">
    <w:name w:val="9A7FA9500F3A4A73A8FCFFA0CCF3EF5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4">
    <w:name w:val="E679C8ED373648108BB11F55901DB96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5">
    <w:name w:val="F1FFCC2F6CD94AA0ABA6F5B06172DB12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6">
    <w:name w:val="BB39DD91270841C994E5FEF34B4A38EB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7">
    <w:name w:val="372A3489B7B048C8824DDF54F8C88AEE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8">
    <w:name w:val="31953495FAD24038A519373E63C2D475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9">
    <w:name w:val="2DAA9D21CCEB45D6BABDE296D3D271D7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0">
    <w:name w:val="384414E396094405B0AF233C75B0CE8E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1">
    <w:name w:val="F6D6475354B849A88F8F82C61EC9CB3B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Red Business Set">
  <a:themeElements>
    <a:clrScheme name="Label LS2-04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3A3E41"/>
      </a:accent1>
      <a:accent2>
        <a:srgbClr val="373534"/>
      </a:accent2>
      <a:accent3>
        <a:srgbClr val="594F2D"/>
      </a:accent3>
      <a:accent4>
        <a:srgbClr val="FCB752"/>
      </a:accent4>
      <a:accent5>
        <a:srgbClr val="FFFFFF"/>
      </a:accent5>
      <a:accent6>
        <a:srgbClr val="FFFFFF"/>
      </a:accent6>
      <a:hlink>
        <a:srgbClr val="0070C0"/>
      </a:hlink>
      <a:folHlink>
        <a:srgbClr val="FF0000"/>
      </a:folHlink>
    </a:clrScheme>
    <a:fontScheme name="Calibri">
      <a:majorFont>
        <a:latin typeface="Calibri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41CA0C6-9FD2-4355-8CFB-BED3644F2135}">
  <ds:schemaRefs/>
</ds:datastoreItem>
</file>

<file path=customXml/itemProps3.xml><?xml version="1.0" encoding="utf-8"?>
<ds:datastoreItem xmlns:ds="http://schemas.openxmlformats.org/officeDocument/2006/customXml" ds:itemID="{6B9D3514-7079-4574-B920-7DE8489F6F60}">
  <ds:schemaRefs/>
</ds:datastoreItem>
</file>

<file path=customXml/itemProps4.xml><?xml version="1.0" encoding="utf-8"?>
<ds:datastoreItem xmlns:ds="http://schemas.openxmlformats.org/officeDocument/2006/customXml" ds:itemID="{5A6A0DDA-FAD6-4A3F-97DC-23FC77D35E1D}">
  <ds:schemaRefs/>
</ds:datastoreItem>
</file>

<file path=customXml/itemProps5.xml><?xml version="1.0" encoding="utf-8"?>
<ds:datastoreItem xmlns:ds="http://schemas.openxmlformats.org/officeDocument/2006/customXml" ds:itemID="{55AF091B-3C7A-41E3-B477-F2FDAA23CFD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Vine labels (6 per page)</Template>
  <Pages>1</Pages>
  <Words>137</Words>
  <Characters>782</Characters>
  <Lines>6</Lines>
  <Paragraphs>1</Paragraphs>
  <TotalTime>0</TotalTime>
  <ScaleCrop>false</ScaleCrop>
  <LinksUpToDate>false</LinksUpToDate>
  <CharactersWithSpaces>918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2020-07-21T04:37:00Z</dcterms:created>
  <dcterms:modified xsi:type="dcterms:W3CDTF">2020-10-08T09:58:58Z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  <property fmtid="{D5CDD505-2E9C-101B-9397-08002B2CF9AE}" pid="3" name="KSOProductBuildVer">
    <vt:lpwstr>1033-11.2.0.9684</vt:lpwstr>
  </property>
</Properties>
</file>